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2F963" w14:textId="0DBCB6D8" w:rsidR="006B2F86" w:rsidRDefault="007C5939" w:rsidP="00E71FC3">
      <w:pPr>
        <w:pStyle w:val="NoSpacing"/>
      </w:pPr>
      <w:r>
        <w:rPr>
          <w:u w:val="single"/>
        </w:rPr>
        <w:t>Simon SHIPTON</w:t>
      </w:r>
      <w:r>
        <w:t xml:space="preserve">  </w:t>
      </w:r>
      <w:proofErr w:type="gramStart"/>
      <w:r>
        <w:t xml:space="preserve">   (</w:t>
      </w:r>
      <w:proofErr w:type="gramEnd"/>
      <w:r>
        <w:t>fl.1445)</w:t>
      </w:r>
    </w:p>
    <w:p w14:paraId="1BBF253B" w14:textId="0F041B15" w:rsidR="007C5939" w:rsidRDefault="007C5939" w:rsidP="00E71FC3">
      <w:pPr>
        <w:pStyle w:val="NoSpacing"/>
      </w:pPr>
    </w:p>
    <w:p w14:paraId="2B8FB585" w14:textId="43336E55" w:rsidR="007C5939" w:rsidRDefault="007C5939" w:rsidP="00E71FC3">
      <w:pPr>
        <w:pStyle w:val="NoSpacing"/>
      </w:pPr>
    </w:p>
    <w:p w14:paraId="271C8381" w14:textId="1864AF00" w:rsidR="007C5939" w:rsidRDefault="007C5939" w:rsidP="00E71FC3">
      <w:pPr>
        <w:pStyle w:val="NoSpacing"/>
      </w:pPr>
      <w:r>
        <w:t>= 2 Margaret, widow of John Beckett(q.v.).   (H.P. p.59)</w:t>
      </w:r>
    </w:p>
    <w:p w14:paraId="699A5C6D" w14:textId="61D8C219" w:rsidR="007C5939" w:rsidRDefault="007C5939" w:rsidP="00E71FC3">
      <w:pPr>
        <w:pStyle w:val="NoSpacing"/>
      </w:pPr>
    </w:p>
    <w:p w14:paraId="539B26A0" w14:textId="0225B766" w:rsidR="007C5939" w:rsidRDefault="007C5939" w:rsidP="00E71FC3">
      <w:pPr>
        <w:pStyle w:val="NoSpacing"/>
      </w:pPr>
    </w:p>
    <w:p w14:paraId="7BF96D69" w14:textId="6F8E82D7" w:rsidR="007C5939" w:rsidRPr="007C5939" w:rsidRDefault="007C5939" w:rsidP="00E71FC3">
      <w:pPr>
        <w:pStyle w:val="NoSpacing"/>
      </w:pPr>
      <w:r>
        <w:t>9 June 2018</w:t>
      </w:r>
      <w:bookmarkStart w:id="0" w:name="_GoBack"/>
      <w:bookmarkEnd w:id="0"/>
    </w:p>
    <w:sectPr w:rsidR="007C5939" w:rsidRPr="007C59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2E7CC" w14:textId="77777777" w:rsidR="007C5939" w:rsidRDefault="007C5939" w:rsidP="00E71FC3">
      <w:pPr>
        <w:spacing w:after="0" w:line="240" w:lineRule="auto"/>
      </w:pPr>
      <w:r>
        <w:separator/>
      </w:r>
    </w:p>
  </w:endnote>
  <w:endnote w:type="continuationSeparator" w:id="0">
    <w:p w14:paraId="46603CAE" w14:textId="77777777" w:rsidR="007C5939" w:rsidRDefault="007C59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31D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E224B" w14:textId="77777777" w:rsidR="007C5939" w:rsidRDefault="007C5939" w:rsidP="00E71FC3">
      <w:pPr>
        <w:spacing w:after="0" w:line="240" w:lineRule="auto"/>
      </w:pPr>
      <w:r>
        <w:separator/>
      </w:r>
    </w:p>
  </w:footnote>
  <w:footnote w:type="continuationSeparator" w:id="0">
    <w:p w14:paraId="44841F3A" w14:textId="77777777" w:rsidR="007C5939" w:rsidRDefault="007C59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939"/>
    <w:rsid w:val="001A7C09"/>
    <w:rsid w:val="00577BD5"/>
    <w:rsid w:val="00656CBA"/>
    <w:rsid w:val="006A1F77"/>
    <w:rsid w:val="00733BE7"/>
    <w:rsid w:val="007C593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2C005"/>
  <w15:chartTrackingRefBased/>
  <w15:docId w15:val="{72143326-6577-4D0A-BF7E-49E27EF6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2018-06-09T16:06:00Z</dcterms:created>
  <dcterms:modified xsi:type="dcterms:W3CDTF">2018-06-09T16:11:00Z</dcterms:modified>
</cp:coreProperties>
</file>